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CCC" w:rsidRPr="000E460F" w:rsidRDefault="008C3CCC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8C3CCC" w:rsidRPr="00060290" w:rsidRDefault="008C3CCC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C3CCC" w:rsidRPr="00060290" w:rsidRDefault="008C3CCC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C3CCC" w:rsidRPr="000E460F" w:rsidRDefault="008C3CCC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8C3CCC" w:rsidRDefault="008C3CCC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C3CCC" w:rsidRPr="00060290" w:rsidRDefault="008C3CCC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C3CCC" w:rsidRPr="000E460F" w:rsidRDefault="008C3CCC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8C3CCC" w:rsidRPr="00D07348" w:rsidRDefault="008C3CCC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 xml:space="preserve">2015թ. ընթացիկ շահագործման աշխատանքների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Pr="00FE7D0E">
        <w:rPr>
          <w:rFonts w:ascii="Sylfaen" w:hAnsi="Sylfaen" w:cs="Sylfaen"/>
          <w:lang w:val="hy-AM"/>
        </w:rPr>
        <w:t xml:space="preserve">անհրաժեշտ </w:t>
      </w:r>
      <w:r w:rsidRPr="00BA66E5">
        <w:rPr>
          <w:rFonts w:ascii="Sylfaen" w:hAnsi="Sylfaen" w:cs="Sylfaen"/>
          <w:lang w:val="hy-AM"/>
        </w:rPr>
        <w:t xml:space="preserve">2 լրակազմ դրենաժային պոմպերի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8C3CCC" w:rsidRPr="000E460F" w:rsidRDefault="008C3CCC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8C3CCC" w:rsidRPr="000E460F" w:rsidRDefault="008C3CCC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8C3CCC" w:rsidRPr="000E460F" w:rsidRDefault="008C3CCC" w:rsidP="00BD71E5">
      <w:pPr>
        <w:ind w:left="360" w:hanging="360"/>
        <w:rPr>
          <w:rFonts w:ascii="Sylfaen" w:hAnsi="Sylfaen" w:cs="Sylfaen"/>
          <w:lang w:val="hy-AM"/>
        </w:rPr>
      </w:pPr>
    </w:p>
    <w:p w:rsidR="008C3CCC" w:rsidRPr="000E460F" w:rsidRDefault="008C3CCC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BA66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H5/OE2015-S-0</w:t>
      </w:r>
      <w:r w:rsidRPr="00BA66E5">
        <w:rPr>
          <w:rFonts w:ascii="Sylfaen" w:hAnsi="Sylfaen" w:cs="Sylfaen"/>
          <w:lang w:val="hy-AM"/>
        </w:rPr>
        <w:t>20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F93769">
        <w:rPr>
          <w:rFonts w:ascii="Sylfaen" w:hAnsi="Sylfaen" w:cs="Sylfaen"/>
          <w:lang w:val="hy-AM"/>
        </w:rPr>
        <w:t>2</w:t>
      </w:r>
      <w:r w:rsidRPr="00BA66E5">
        <w:rPr>
          <w:rFonts w:ascii="Sylfaen" w:hAnsi="Sylfaen" w:cs="Sylfaen"/>
          <w:lang w:val="hy-AM"/>
        </w:rPr>
        <w:t>6</w:t>
      </w:r>
      <w:r w:rsidRPr="003C1215">
        <w:rPr>
          <w:rFonts w:ascii="Sylfaen" w:hAnsi="Sylfaen" w:cs="Sylfaen"/>
          <w:lang w:val="hy-AM"/>
        </w:rPr>
        <w:t>.0</w:t>
      </w:r>
      <w:r w:rsidRPr="00F93769">
        <w:rPr>
          <w:rFonts w:ascii="Sylfaen" w:hAnsi="Sylfaen" w:cs="Sylfaen"/>
          <w:lang w:val="hy-AM"/>
        </w:rPr>
        <w:t>3</w:t>
      </w:r>
      <w:r w:rsidRPr="001B76B5">
        <w:rPr>
          <w:rFonts w:ascii="Sylfaen" w:hAnsi="Sylfaen" w:cs="Sylfaen"/>
          <w:lang w:val="hy-AM"/>
        </w:rPr>
        <w:t>.2015</w:t>
      </w:r>
      <w:r>
        <w:rPr>
          <w:rFonts w:ascii="Sylfaen" w:hAnsi="Sylfaen" w:cs="Sylfaen"/>
          <w:lang w:val="hy-AM"/>
        </w:rPr>
        <w:t>թ.</w:t>
      </w:r>
    </w:p>
    <w:p w:rsidR="008C3CCC" w:rsidRPr="000E460F" w:rsidRDefault="008C3CCC" w:rsidP="00BD71E5">
      <w:pPr>
        <w:ind w:left="360" w:hanging="360"/>
        <w:rPr>
          <w:rFonts w:ascii="Sylfaen" w:hAnsi="Sylfaen" w:cs="Sylfaen"/>
          <w:lang w:val="hy-AM"/>
        </w:rPr>
      </w:pPr>
    </w:p>
    <w:p w:rsidR="008C3CCC" w:rsidRPr="000E460F" w:rsidRDefault="008C3CCC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8C3CCC" w:rsidRPr="003C1215" w:rsidRDefault="008C3CCC" w:rsidP="00BA66E5">
      <w:pPr>
        <w:ind w:firstLine="360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Pr="00BA66E5">
        <w:rPr>
          <w:rFonts w:ascii="Sylfaen" w:hAnsi="Sylfaen" w:cs="Sylfaen"/>
          <w:lang w:val="hy-AM"/>
        </w:rPr>
        <w:t>Հորիզոն</w:t>
      </w:r>
      <w:r w:rsidRPr="00F93769">
        <w:rPr>
          <w:rFonts w:ascii="Sylfaen" w:hAnsi="Sylfaen" w:cs="Sylfaen"/>
          <w:lang w:val="hy-AM"/>
        </w:rPr>
        <w:t>» ՍՊԸ, ՀՀ, ք.Եր</w:t>
      </w:r>
      <w:r w:rsidRPr="000E460F">
        <w:rPr>
          <w:rFonts w:ascii="Sylfaen" w:hAnsi="Sylfaen" w:cs="Sylfaen"/>
          <w:lang w:val="hy-AM"/>
        </w:rPr>
        <w:t>և</w:t>
      </w:r>
      <w:r w:rsidRPr="00F93769">
        <w:rPr>
          <w:rFonts w:ascii="Sylfaen" w:hAnsi="Sylfaen" w:cs="Sylfaen"/>
          <w:lang w:val="hy-AM"/>
        </w:rPr>
        <w:t>ան, փ.</w:t>
      </w:r>
      <w:r w:rsidRPr="00BA66E5">
        <w:rPr>
          <w:rFonts w:ascii="Sylfaen" w:hAnsi="Sylfaen" w:cs="Sylfaen"/>
          <w:lang w:val="hy-AM"/>
        </w:rPr>
        <w:t xml:space="preserve"> Չարենցի, </w:t>
      </w:r>
      <w:r w:rsidRPr="00F93769">
        <w:rPr>
          <w:rFonts w:ascii="Sylfaen" w:hAnsi="Sylfaen" w:cs="Sylfaen"/>
          <w:lang w:val="hy-AM"/>
        </w:rPr>
        <w:t>37</w:t>
      </w:r>
      <w:r w:rsidRPr="00B4765E">
        <w:rPr>
          <w:rFonts w:ascii="Sylfaen" w:hAnsi="Sylfaen" w:cs="Sylfaen"/>
          <w:lang w:val="hy-AM"/>
        </w:rPr>
        <w:t xml:space="preserve"> </w:t>
      </w:r>
    </w:p>
    <w:p w:rsidR="008C3CCC" w:rsidRPr="00AA5F19" w:rsidRDefault="008C3CCC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8C3CCC" w:rsidRPr="001B76B5" w:rsidRDefault="008C3CCC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BA66E5">
        <w:rPr>
          <w:rFonts w:ascii="Sylfaen" w:hAnsi="Sylfaen" w:cs="Sylfaen"/>
          <w:lang w:val="hy-AM"/>
        </w:rPr>
        <w:t>1,918,800</w:t>
      </w:r>
      <w:r w:rsidRPr="00F93769">
        <w:rPr>
          <w:rFonts w:ascii="Sylfaen" w:hAnsi="Sylfaen" w:cs="Sylfaen"/>
          <w:lang w:val="hy-AM"/>
        </w:rPr>
        <w:t>.</w:t>
      </w:r>
      <w:r w:rsidRPr="00FE7D0E">
        <w:rPr>
          <w:rFonts w:ascii="Sylfaen" w:hAnsi="Sylfaen" w:cs="Sylfaen"/>
          <w:lang w:val="hy-AM"/>
        </w:rPr>
        <w:t xml:space="preserve">00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Pr="00FE7D0E">
        <w:rPr>
          <w:rFonts w:ascii="Sylfaen" w:hAnsi="Sylfaen" w:cs="Sylfaen"/>
          <w:lang w:val="hy-AM"/>
        </w:rPr>
        <w:t>ԱԱՀ 20%</w:t>
      </w:r>
      <w:r w:rsidRPr="001B76B5">
        <w:rPr>
          <w:rFonts w:ascii="Sylfaen" w:hAnsi="Sylfaen" w:cs="Sylfaen"/>
          <w:lang w:val="hy-AM"/>
        </w:rPr>
        <w:t>:</w:t>
      </w:r>
    </w:p>
    <w:p w:rsidR="008C3CCC" w:rsidRPr="000E460F" w:rsidRDefault="008C3CCC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8C3CCC" w:rsidRPr="000E460F" w:rsidRDefault="008C3CCC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8C3CCC" w:rsidRPr="000E460F" w:rsidRDefault="008C3CCC" w:rsidP="00BD71E5">
      <w:pPr>
        <w:ind w:left="360" w:hanging="360"/>
        <w:rPr>
          <w:rFonts w:ascii="Sylfaen" w:hAnsi="Sylfaen" w:cs="Sylfaen"/>
          <w:lang w:val="hy-AM"/>
        </w:rPr>
      </w:pPr>
    </w:p>
    <w:p w:rsidR="008C3CCC" w:rsidRPr="00060290" w:rsidRDefault="008C3CCC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8C3CCC" w:rsidRPr="000E460F" w:rsidRDefault="008C3CCC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8C3CCC" w:rsidRPr="000E460F" w:rsidRDefault="008C3CCC" w:rsidP="00BD71E5">
      <w:pPr>
        <w:rPr>
          <w:rFonts w:ascii="Sylfaen" w:hAnsi="Sylfaen" w:cs="Sylfaen"/>
          <w:lang w:val="hy-AM"/>
        </w:rPr>
      </w:pPr>
    </w:p>
    <w:p w:rsidR="008C3CCC" w:rsidRPr="000E460F" w:rsidRDefault="008C3CCC" w:rsidP="00BD71E5">
      <w:pPr>
        <w:rPr>
          <w:rFonts w:ascii="Sylfaen" w:hAnsi="Sylfaen" w:cs="Sylfaen"/>
          <w:lang w:val="hy-AM"/>
        </w:rPr>
      </w:pPr>
    </w:p>
    <w:p w:rsidR="008C3CCC" w:rsidRPr="000E460F" w:rsidRDefault="008C3CCC" w:rsidP="00BD71E5">
      <w:pPr>
        <w:rPr>
          <w:rFonts w:ascii="Sylfaen" w:hAnsi="Sylfaen" w:cs="Sylfaen"/>
          <w:lang w:val="hy-AM"/>
        </w:rPr>
      </w:pPr>
    </w:p>
    <w:p w:rsidR="008C3CCC" w:rsidRPr="00735029" w:rsidRDefault="008C3CCC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8C3CCC" w:rsidRPr="000E460F" w:rsidRDefault="008C3CCC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8C3CCC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73A4"/>
    <w:rsid w:val="00056918"/>
    <w:rsid w:val="00060290"/>
    <w:rsid w:val="000919DE"/>
    <w:rsid w:val="00097BBA"/>
    <w:rsid w:val="000B3FAB"/>
    <w:rsid w:val="000E460F"/>
    <w:rsid w:val="000E49FF"/>
    <w:rsid w:val="000E5BCB"/>
    <w:rsid w:val="000E6BAD"/>
    <w:rsid w:val="001021FE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936DB"/>
    <w:rsid w:val="001A61BA"/>
    <w:rsid w:val="001B76B5"/>
    <w:rsid w:val="001D25B6"/>
    <w:rsid w:val="001E27E6"/>
    <w:rsid w:val="001E35A4"/>
    <w:rsid w:val="00231CF9"/>
    <w:rsid w:val="002436F0"/>
    <w:rsid w:val="00252F42"/>
    <w:rsid w:val="00274EC8"/>
    <w:rsid w:val="00281DA8"/>
    <w:rsid w:val="0028236E"/>
    <w:rsid w:val="002C1266"/>
    <w:rsid w:val="002C3FC5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65622"/>
    <w:rsid w:val="004741B2"/>
    <w:rsid w:val="004B7779"/>
    <w:rsid w:val="004C1C65"/>
    <w:rsid w:val="00511CAC"/>
    <w:rsid w:val="00517E8B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65FB"/>
    <w:rsid w:val="00661F8A"/>
    <w:rsid w:val="006A44B2"/>
    <w:rsid w:val="006A7437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7B70"/>
    <w:rsid w:val="00827B7C"/>
    <w:rsid w:val="00861164"/>
    <w:rsid w:val="008A04D0"/>
    <w:rsid w:val="008A1779"/>
    <w:rsid w:val="008C3CCC"/>
    <w:rsid w:val="008E7412"/>
    <w:rsid w:val="008F7C62"/>
    <w:rsid w:val="009126AE"/>
    <w:rsid w:val="00915EDD"/>
    <w:rsid w:val="009367D0"/>
    <w:rsid w:val="0093703A"/>
    <w:rsid w:val="009610BA"/>
    <w:rsid w:val="009646D6"/>
    <w:rsid w:val="009823FA"/>
    <w:rsid w:val="009976E4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4F27"/>
    <w:rsid w:val="00AA5F19"/>
    <w:rsid w:val="00AB3A33"/>
    <w:rsid w:val="00AE2094"/>
    <w:rsid w:val="00AE47DF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A66E5"/>
    <w:rsid w:val="00BB7055"/>
    <w:rsid w:val="00BC2312"/>
    <w:rsid w:val="00BD44AE"/>
    <w:rsid w:val="00BD71E5"/>
    <w:rsid w:val="00BE390A"/>
    <w:rsid w:val="00BF055F"/>
    <w:rsid w:val="00C16125"/>
    <w:rsid w:val="00C37880"/>
    <w:rsid w:val="00C51704"/>
    <w:rsid w:val="00C56D86"/>
    <w:rsid w:val="00C578D4"/>
    <w:rsid w:val="00C661E9"/>
    <w:rsid w:val="00C71ECD"/>
    <w:rsid w:val="00C77F31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E2547B"/>
    <w:rsid w:val="00E335C0"/>
    <w:rsid w:val="00E34057"/>
    <w:rsid w:val="00E3428C"/>
    <w:rsid w:val="00E60A45"/>
    <w:rsid w:val="00E64F75"/>
    <w:rsid w:val="00E94713"/>
    <w:rsid w:val="00E9728E"/>
    <w:rsid w:val="00EA3057"/>
    <w:rsid w:val="00EA3E4E"/>
    <w:rsid w:val="00EB78B3"/>
    <w:rsid w:val="00EC1FBC"/>
    <w:rsid w:val="00F272E4"/>
    <w:rsid w:val="00F35A21"/>
    <w:rsid w:val="00F45DEB"/>
    <w:rsid w:val="00F57B32"/>
    <w:rsid w:val="00F660DC"/>
    <w:rsid w:val="00F7342B"/>
    <w:rsid w:val="00F749F2"/>
    <w:rsid w:val="00F93769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183</Words>
  <Characters>1049</Characters>
  <Application>Microsoft Office Outlook</Application>
  <DocSecurity>0</DocSecurity>
  <Lines>0</Lines>
  <Paragraphs>0</Paragraphs>
  <ScaleCrop>false</ScaleCrop>
  <Company>ARG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user</cp:lastModifiedBy>
  <cp:revision>2</cp:revision>
  <cp:lastPrinted>2014-02-18T10:12:00Z</cp:lastPrinted>
  <dcterms:created xsi:type="dcterms:W3CDTF">2015-03-26T12:52:00Z</dcterms:created>
  <dcterms:modified xsi:type="dcterms:W3CDTF">2015-03-26T12:52:00Z</dcterms:modified>
</cp:coreProperties>
</file>